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Swindon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Swindon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Swindon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Swindon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Swindon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Swindon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Swindon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Swindon is estimated to be </w:t>
      </w:r>
      <w:r w:rsidRPr="00773DF7">
        <w:rPr>
          <w:rFonts w:ascii="Libre Franklin Light" w:eastAsia="Times New Roman" w:hAnsi="Libre Franklin Light" w:cs="Calibri Light"/>
          <w:b/>
          <w:bCs/>
          <w:color w:val="C45911" w:themeColor="accent2" w:themeShade="BF"/>
        </w:rPr>
        <w:t xml:space="preserve">£3,720,406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Swindon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Swindon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in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Swindon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in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Swindon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in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Swindon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Swindon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Swindon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Swindon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Swindon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£3,720,406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Swindon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£60,599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£1,253,228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£89,777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£25,250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£46,291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£2,245,261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£3,720,406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Swindon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Swindon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Swindon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Swindon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Swindon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Swindon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9A5B8CE-9D55-43EB-B74A-7B0B4314381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